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30" w:rsidRDefault="001D5630" w:rsidP="00914F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685D">
        <w:rPr>
          <w:rFonts w:ascii="Times New Roman" w:hAnsi="Times New Roman" w:cs="Times New Roman"/>
          <w:b/>
          <w:bCs/>
          <w:sz w:val="28"/>
          <w:szCs w:val="28"/>
        </w:rPr>
        <w:t xml:space="preserve">Реестр источников доходов бюджета </w:t>
      </w:r>
    </w:p>
    <w:p w:rsidR="001D5630" w:rsidRPr="0035685D" w:rsidRDefault="001D5630" w:rsidP="00914F4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Пеньковского сельсовета Маслянинского района </w:t>
      </w:r>
      <w:r w:rsidRPr="0035685D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*</w:t>
      </w:r>
    </w:p>
    <w:p w:rsidR="001D5630" w:rsidRPr="0035685D" w:rsidRDefault="001D5630" w:rsidP="00914F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68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5630" w:rsidRPr="00CD5B99" w:rsidRDefault="001D5630" w:rsidP="00CD5B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5B99">
        <w:rPr>
          <w:rFonts w:ascii="Times New Roman" w:hAnsi="Times New Roman" w:cs="Times New Roman"/>
          <w:sz w:val="28"/>
          <w:szCs w:val="28"/>
        </w:rPr>
        <w:t>* - 12 октября 2016 года в Государственную Думу Федерального Собрания Российской Федерации представлен законопроект «О внесении изменений в Бюджетный кодекс Российской Федерации и признания утратившими силу отдельных положений законодательных актов Российской Федерации».</w:t>
      </w:r>
    </w:p>
    <w:p w:rsidR="001D5630" w:rsidRPr="00CD5B99" w:rsidRDefault="001D5630" w:rsidP="00CD5B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5B99">
        <w:rPr>
          <w:rFonts w:ascii="Times New Roman" w:hAnsi="Times New Roman" w:cs="Times New Roman"/>
          <w:sz w:val="28"/>
          <w:szCs w:val="28"/>
        </w:rPr>
        <w:t>Данный законопроект предусматривает приостановление норм статьи 47.1 Бюджетного кодекса Российской Федерации применяемых к правоотношениям, возникающим при составлении и исполнении бюджетов субъектов Российской Федерации, территориальных внебюджетных фондов, местных бюджетов, сроком</w:t>
      </w:r>
      <w:bookmarkStart w:id="0" w:name="_GoBack"/>
      <w:bookmarkEnd w:id="0"/>
      <w:r w:rsidRPr="00CD5B99">
        <w:rPr>
          <w:rFonts w:ascii="Times New Roman" w:hAnsi="Times New Roman" w:cs="Times New Roman"/>
          <w:sz w:val="28"/>
          <w:szCs w:val="28"/>
        </w:rPr>
        <w:t xml:space="preserve"> на 1 год. Предоставление реестра источников доходов бюджетов субъектов Российской Федерации, территориальных государственных внебюджетных фондов и муниципальных образований определено в составе документов, направляемых одновременно с проектами законов (решений) о бюджетах на 2018 год и плановый период 2019 и 2020 годов (на 2018 год) в законодательные (представительные) органы в соответствии со статьей 184.2 Бюджетного кодекса Российской Федерации.</w:t>
      </w:r>
    </w:p>
    <w:p w:rsidR="001D5630" w:rsidRPr="00CD5B99" w:rsidRDefault="001D5630" w:rsidP="00CD5B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5B99">
        <w:rPr>
          <w:rFonts w:ascii="Times New Roman" w:hAnsi="Times New Roman" w:cs="Times New Roman"/>
          <w:sz w:val="28"/>
          <w:szCs w:val="28"/>
        </w:rPr>
        <w:t>18 октября 2016 решением Совета Государственной Думы законопроект включен в примерную программу на октябрь 2016 года.</w:t>
      </w:r>
    </w:p>
    <w:sectPr w:rsidR="001D5630" w:rsidRPr="00CD5B99" w:rsidSect="009F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F4F"/>
    <w:rsid w:val="000118FD"/>
    <w:rsid w:val="00020966"/>
    <w:rsid w:val="00023FC4"/>
    <w:rsid w:val="000302B0"/>
    <w:rsid w:val="00046ED7"/>
    <w:rsid w:val="0005063A"/>
    <w:rsid w:val="00054E8D"/>
    <w:rsid w:val="00054F07"/>
    <w:rsid w:val="0006205E"/>
    <w:rsid w:val="00077661"/>
    <w:rsid w:val="0008017F"/>
    <w:rsid w:val="00085345"/>
    <w:rsid w:val="00086311"/>
    <w:rsid w:val="000A0D6A"/>
    <w:rsid w:val="000A4E3D"/>
    <w:rsid w:val="000A53C7"/>
    <w:rsid w:val="000B024F"/>
    <w:rsid w:val="000B16CF"/>
    <w:rsid w:val="000B5542"/>
    <w:rsid w:val="000B5633"/>
    <w:rsid w:val="000C2221"/>
    <w:rsid w:val="000C4CBB"/>
    <w:rsid w:val="000C4F93"/>
    <w:rsid w:val="000E3445"/>
    <w:rsid w:val="000F253E"/>
    <w:rsid w:val="000F4377"/>
    <w:rsid w:val="000F4AD3"/>
    <w:rsid w:val="001026BB"/>
    <w:rsid w:val="00104DD0"/>
    <w:rsid w:val="00105431"/>
    <w:rsid w:val="001155ED"/>
    <w:rsid w:val="00126689"/>
    <w:rsid w:val="001407C1"/>
    <w:rsid w:val="001431C7"/>
    <w:rsid w:val="00143854"/>
    <w:rsid w:val="001444E5"/>
    <w:rsid w:val="00152039"/>
    <w:rsid w:val="001570A9"/>
    <w:rsid w:val="001606ED"/>
    <w:rsid w:val="0016708D"/>
    <w:rsid w:val="00174560"/>
    <w:rsid w:val="001751C6"/>
    <w:rsid w:val="001800FD"/>
    <w:rsid w:val="00185784"/>
    <w:rsid w:val="001876C8"/>
    <w:rsid w:val="00190879"/>
    <w:rsid w:val="001914C7"/>
    <w:rsid w:val="001932A5"/>
    <w:rsid w:val="00194F59"/>
    <w:rsid w:val="001A02E7"/>
    <w:rsid w:val="001A4DD4"/>
    <w:rsid w:val="001B45A9"/>
    <w:rsid w:val="001B6873"/>
    <w:rsid w:val="001C0247"/>
    <w:rsid w:val="001C2612"/>
    <w:rsid w:val="001C3F27"/>
    <w:rsid w:val="001C5EAB"/>
    <w:rsid w:val="001D49F6"/>
    <w:rsid w:val="001D50DC"/>
    <w:rsid w:val="001D5630"/>
    <w:rsid w:val="001D6B8B"/>
    <w:rsid w:val="001E1461"/>
    <w:rsid w:val="001E3B1F"/>
    <w:rsid w:val="001E42F2"/>
    <w:rsid w:val="001E5EC2"/>
    <w:rsid w:val="001F34CA"/>
    <w:rsid w:val="001F4A6D"/>
    <w:rsid w:val="0020076E"/>
    <w:rsid w:val="0020249D"/>
    <w:rsid w:val="0020453E"/>
    <w:rsid w:val="00211F31"/>
    <w:rsid w:val="002334F4"/>
    <w:rsid w:val="00241643"/>
    <w:rsid w:val="00241C39"/>
    <w:rsid w:val="00242EAE"/>
    <w:rsid w:val="0024479B"/>
    <w:rsid w:val="00253BAC"/>
    <w:rsid w:val="0027788E"/>
    <w:rsid w:val="00282DFB"/>
    <w:rsid w:val="002862D5"/>
    <w:rsid w:val="00286710"/>
    <w:rsid w:val="00287A5B"/>
    <w:rsid w:val="002A7544"/>
    <w:rsid w:val="002B159D"/>
    <w:rsid w:val="002B4433"/>
    <w:rsid w:val="002B6724"/>
    <w:rsid w:val="002C512B"/>
    <w:rsid w:val="002D3BE6"/>
    <w:rsid w:val="002D50EC"/>
    <w:rsid w:val="002D6201"/>
    <w:rsid w:val="002D6B7D"/>
    <w:rsid w:val="002E10BA"/>
    <w:rsid w:val="002E11AE"/>
    <w:rsid w:val="002F0576"/>
    <w:rsid w:val="002F5CAB"/>
    <w:rsid w:val="002F67E4"/>
    <w:rsid w:val="003023DD"/>
    <w:rsid w:val="00304B35"/>
    <w:rsid w:val="00306CD3"/>
    <w:rsid w:val="00314AD4"/>
    <w:rsid w:val="00315F69"/>
    <w:rsid w:val="00317D41"/>
    <w:rsid w:val="003222A2"/>
    <w:rsid w:val="003338A9"/>
    <w:rsid w:val="00334A83"/>
    <w:rsid w:val="00353F93"/>
    <w:rsid w:val="00355522"/>
    <w:rsid w:val="0035639D"/>
    <w:rsid w:val="0035685D"/>
    <w:rsid w:val="00364854"/>
    <w:rsid w:val="0037277A"/>
    <w:rsid w:val="00380A13"/>
    <w:rsid w:val="0038121E"/>
    <w:rsid w:val="003863E9"/>
    <w:rsid w:val="0038714E"/>
    <w:rsid w:val="003A3A56"/>
    <w:rsid w:val="003A446A"/>
    <w:rsid w:val="003A792B"/>
    <w:rsid w:val="003C2B65"/>
    <w:rsid w:val="003C35FC"/>
    <w:rsid w:val="003C622D"/>
    <w:rsid w:val="003C6421"/>
    <w:rsid w:val="003D25FB"/>
    <w:rsid w:val="003F3BB7"/>
    <w:rsid w:val="004007AE"/>
    <w:rsid w:val="00404C3A"/>
    <w:rsid w:val="00415934"/>
    <w:rsid w:val="00416946"/>
    <w:rsid w:val="00417797"/>
    <w:rsid w:val="00426078"/>
    <w:rsid w:val="004459E6"/>
    <w:rsid w:val="004539BD"/>
    <w:rsid w:val="004646EA"/>
    <w:rsid w:val="00464D2B"/>
    <w:rsid w:val="004658F3"/>
    <w:rsid w:val="00472D33"/>
    <w:rsid w:val="004768C4"/>
    <w:rsid w:val="004861DD"/>
    <w:rsid w:val="004929C4"/>
    <w:rsid w:val="004A3F4F"/>
    <w:rsid w:val="004A48E3"/>
    <w:rsid w:val="004A4AAD"/>
    <w:rsid w:val="004B008A"/>
    <w:rsid w:val="004B3F47"/>
    <w:rsid w:val="004C23B2"/>
    <w:rsid w:val="004C53BB"/>
    <w:rsid w:val="004E715C"/>
    <w:rsid w:val="004F439F"/>
    <w:rsid w:val="004F5801"/>
    <w:rsid w:val="004F5F39"/>
    <w:rsid w:val="00524A4E"/>
    <w:rsid w:val="00525A40"/>
    <w:rsid w:val="00525F71"/>
    <w:rsid w:val="00536B01"/>
    <w:rsid w:val="005427C2"/>
    <w:rsid w:val="00545873"/>
    <w:rsid w:val="00557F0B"/>
    <w:rsid w:val="00563448"/>
    <w:rsid w:val="005636B9"/>
    <w:rsid w:val="00564F95"/>
    <w:rsid w:val="0057495E"/>
    <w:rsid w:val="00574F3C"/>
    <w:rsid w:val="00575005"/>
    <w:rsid w:val="00575BDB"/>
    <w:rsid w:val="00587D57"/>
    <w:rsid w:val="005904C8"/>
    <w:rsid w:val="00590730"/>
    <w:rsid w:val="00595A9C"/>
    <w:rsid w:val="005A17B4"/>
    <w:rsid w:val="005A478C"/>
    <w:rsid w:val="005A5A97"/>
    <w:rsid w:val="005C1A95"/>
    <w:rsid w:val="005D107F"/>
    <w:rsid w:val="005D5641"/>
    <w:rsid w:val="005E2BDD"/>
    <w:rsid w:val="005F48F4"/>
    <w:rsid w:val="005F5D18"/>
    <w:rsid w:val="00602D66"/>
    <w:rsid w:val="006115D4"/>
    <w:rsid w:val="0061418A"/>
    <w:rsid w:val="00614DBA"/>
    <w:rsid w:val="00624E6E"/>
    <w:rsid w:val="00626235"/>
    <w:rsid w:val="00627835"/>
    <w:rsid w:val="006309D6"/>
    <w:rsid w:val="00631546"/>
    <w:rsid w:val="00632B98"/>
    <w:rsid w:val="006360DA"/>
    <w:rsid w:val="00636BCF"/>
    <w:rsid w:val="00643374"/>
    <w:rsid w:val="006470FA"/>
    <w:rsid w:val="00647BEF"/>
    <w:rsid w:val="00656B55"/>
    <w:rsid w:val="00656B5B"/>
    <w:rsid w:val="00665110"/>
    <w:rsid w:val="00665CA7"/>
    <w:rsid w:val="0068350C"/>
    <w:rsid w:val="0069374E"/>
    <w:rsid w:val="006939E2"/>
    <w:rsid w:val="00694100"/>
    <w:rsid w:val="006A3E2A"/>
    <w:rsid w:val="006A57CE"/>
    <w:rsid w:val="006D19B1"/>
    <w:rsid w:val="006E7C36"/>
    <w:rsid w:val="006F4DA2"/>
    <w:rsid w:val="007102B4"/>
    <w:rsid w:val="00723A32"/>
    <w:rsid w:val="00724F4E"/>
    <w:rsid w:val="00735354"/>
    <w:rsid w:val="00736E2E"/>
    <w:rsid w:val="00736F30"/>
    <w:rsid w:val="0075219D"/>
    <w:rsid w:val="007546A4"/>
    <w:rsid w:val="007669CB"/>
    <w:rsid w:val="007812D6"/>
    <w:rsid w:val="00785CAF"/>
    <w:rsid w:val="0078693F"/>
    <w:rsid w:val="007875CC"/>
    <w:rsid w:val="007879BB"/>
    <w:rsid w:val="007904CE"/>
    <w:rsid w:val="007909E1"/>
    <w:rsid w:val="007934EE"/>
    <w:rsid w:val="007963AA"/>
    <w:rsid w:val="00796B83"/>
    <w:rsid w:val="007A1B59"/>
    <w:rsid w:val="007A3091"/>
    <w:rsid w:val="007A698B"/>
    <w:rsid w:val="007B022A"/>
    <w:rsid w:val="007B268D"/>
    <w:rsid w:val="007B76F8"/>
    <w:rsid w:val="007C6EF9"/>
    <w:rsid w:val="007D44F9"/>
    <w:rsid w:val="007D48FC"/>
    <w:rsid w:val="00803D35"/>
    <w:rsid w:val="00803FAC"/>
    <w:rsid w:val="00834712"/>
    <w:rsid w:val="00851297"/>
    <w:rsid w:val="00863456"/>
    <w:rsid w:val="00864DE5"/>
    <w:rsid w:val="0086623E"/>
    <w:rsid w:val="00870075"/>
    <w:rsid w:val="0087326B"/>
    <w:rsid w:val="008737B5"/>
    <w:rsid w:val="00876D26"/>
    <w:rsid w:val="00877C18"/>
    <w:rsid w:val="008825D1"/>
    <w:rsid w:val="00890C74"/>
    <w:rsid w:val="008919EA"/>
    <w:rsid w:val="008978CD"/>
    <w:rsid w:val="008A055A"/>
    <w:rsid w:val="008B471F"/>
    <w:rsid w:val="008B7536"/>
    <w:rsid w:val="008D7489"/>
    <w:rsid w:val="008D7DEC"/>
    <w:rsid w:val="008E4647"/>
    <w:rsid w:val="008F3636"/>
    <w:rsid w:val="008F44A2"/>
    <w:rsid w:val="008F5049"/>
    <w:rsid w:val="00902A0F"/>
    <w:rsid w:val="00902E0F"/>
    <w:rsid w:val="009079A0"/>
    <w:rsid w:val="0091163F"/>
    <w:rsid w:val="00914F4F"/>
    <w:rsid w:val="009208FC"/>
    <w:rsid w:val="00925D40"/>
    <w:rsid w:val="00930582"/>
    <w:rsid w:val="00931A13"/>
    <w:rsid w:val="00931A23"/>
    <w:rsid w:val="009349A3"/>
    <w:rsid w:val="00945EED"/>
    <w:rsid w:val="009527EF"/>
    <w:rsid w:val="009663CD"/>
    <w:rsid w:val="00971BCB"/>
    <w:rsid w:val="00976B94"/>
    <w:rsid w:val="00986716"/>
    <w:rsid w:val="009902AF"/>
    <w:rsid w:val="009971D4"/>
    <w:rsid w:val="009A4057"/>
    <w:rsid w:val="009C3B06"/>
    <w:rsid w:val="009C56AF"/>
    <w:rsid w:val="009C65D8"/>
    <w:rsid w:val="009C68AC"/>
    <w:rsid w:val="009D2FAD"/>
    <w:rsid w:val="009D318A"/>
    <w:rsid w:val="009D4A09"/>
    <w:rsid w:val="009D4BF2"/>
    <w:rsid w:val="009E2907"/>
    <w:rsid w:val="009E5B34"/>
    <w:rsid w:val="009E6951"/>
    <w:rsid w:val="009E7C85"/>
    <w:rsid w:val="009F1EC0"/>
    <w:rsid w:val="009F6313"/>
    <w:rsid w:val="009F6BF2"/>
    <w:rsid w:val="009F7831"/>
    <w:rsid w:val="00A00B56"/>
    <w:rsid w:val="00A01FE7"/>
    <w:rsid w:val="00A03BC5"/>
    <w:rsid w:val="00A12D28"/>
    <w:rsid w:val="00A21760"/>
    <w:rsid w:val="00A3399B"/>
    <w:rsid w:val="00A36EED"/>
    <w:rsid w:val="00A42DC6"/>
    <w:rsid w:val="00A51A60"/>
    <w:rsid w:val="00A54E35"/>
    <w:rsid w:val="00A573D1"/>
    <w:rsid w:val="00A57A30"/>
    <w:rsid w:val="00A633B2"/>
    <w:rsid w:val="00A63951"/>
    <w:rsid w:val="00A72EE4"/>
    <w:rsid w:val="00A82E0C"/>
    <w:rsid w:val="00A84FE4"/>
    <w:rsid w:val="00A94207"/>
    <w:rsid w:val="00A94E9A"/>
    <w:rsid w:val="00AA614A"/>
    <w:rsid w:val="00AC0B14"/>
    <w:rsid w:val="00AC169F"/>
    <w:rsid w:val="00AC16C1"/>
    <w:rsid w:val="00AC3A8D"/>
    <w:rsid w:val="00AC657D"/>
    <w:rsid w:val="00AD13AB"/>
    <w:rsid w:val="00AE0EBE"/>
    <w:rsid w:val="00AE6309"/>
    <w:rsid w:val="00AF1608"/>
    <w:rsid w:val="00B02CF5"/>
    <w:rsid w:val="00B04582"/>
    <w:rsid w:val="00B07CF3"/>
    <w:rsid w:val="00B14C0C"/>
    <w:rsid w:val="00B4293C"/>
    <w:rsid w:val="00B54F2B"/>
    <w:rsid w:val="00B5607C"/>
    <w:rsid w:val="00B56C1B"/>
    <w:rsid w:val="00B6158E"/>
    <w:rsid w:val="00B6228C"/>
    <w:rsid w:val="00B6594B"/>
    <w:rsid w:val="00B65E15"/>
    <w:rsid w:val="00B73A66"/>
    <w:rsid w:val="00B74098"/>
    <w:rsid w:val="00B814B4"/>
    <w:rsid w:val="00B81A5A"/>
    <w:rsid w:val="00B83FA2"/>
    <w:rsid w:val="00B850BC"/>
    <w:rsid w:val="00B855C7"/>
    <w:rsid w:val="00B875A9"/>
    <w:rsid w:val="00B87788"/>
    <w:rsid w:val="00B90B54"/>
    <w:rsid w:val="00B91A28"/>
    <w:rsid w:val="00B95A56"/>
    <w:rsid w:val="00BC1B9B"/>
    <w:rsid w:val="00BC3866"/>
    <w:rsid w:val="00BE0BF8"/>
    <w:rsid w:val="00BE15F5"/>
    <w:rsid w:val="00BE4EAF"/>
    <w:rsid w:val="00BF4620"/>
    <w:rsid w:val="00C02FCE"/>
    <w:rsid w:val="00C03A4D"/>
    <w:rsid w:val="00C04135"/>
    <w:rsid w:val="00C125FB"/>
    <w:rsid w:val="00C14B09"/>
    <w:rsid w:val="00C203C0"/>
    <w:rsid w:val="00C22884"/>
    <w:rsid w:val="00C22C30"/>
    <w:rsid w:val="00C247BD"/>
    <w:rsid w:val="00C607C3"/>
    <w:rsid w:val="00C61877"/>
    <w:rsid w:val="00C62E4F"/>
    <w:rsid w:val="00C77D1C"/>
    <w:rsid w:val="00C8237B"/>
    <w:rsid w:val="00C82592"/>
    <w:rsid w:val="00C9057B"/>
    <w:rsid w:val="00C94451"/>
    <w:rsid w:val="00C94DF2"/>
    <w:rsid w:val="00C97E57"/>
    <w:rsid w:val="00CA2C2A"/>
    <w:rsid w:val="00CA7528"/>
    <w:rsid w:val="00CB554A"/>
    <w:rsid w:val="00CB76C0"/>
    <w:rsid w:val="00CC1427"/>
    <w:rsid w:val="00CC1E05"/>
    <w:rsid w:val="00CC228D"/>
    <w:rsid w:val="00CD5B99"/>
    <w:rsid w:val="00CD7787"/>
    <w:rsid w:val="00CD79B3"/>
    <w:rsid w:val="00CE1C1E"/>
    <w:rsid w:val="00CF17FD"/>
    <w:rsid w:val="00CF3C3A"/>
    <w:rsid w:val="00CF4715"/>
    <w:rsid w:val="00CF4FB1"/>
    <w:rsid w:val="00CF70FF"/>
    <w:rsid w:val="00D01A3E"/>
    <w:rsid w:val="00D03F9C"/>
    <w:rsid w:val="00D078CA"/>
    <w:rsid w:val="00D468F4"/>
    <w:rsid w:val="00D4708D"/>
    <w:rsid w:val="00D55712"/>
    <w:rsid w:val="00D563BF"/>
    <w:rsid w:val="00D65686"/>
    <w:rsid w:val="00D675A5"/>
    <w:rsid w:val="00D75DD9"/>
    <w:rsid w:val="00D851E9"/>
    <w:rsid w:val="00D970ED"/>
    <w:rsid w:val="00DA5FD1"/>
    <w:rsid w:val="00DB6842"/>
    <w:rsid w:val="00DD05B3"/>
    <w:rsid w:val="00DD0ED2"/>
    <w:rsid w:val="00DD2F13"/>
    <w:rsid w:val="00DE0082"/>
    <w:rsid w:val="00DE0CDF"/>
    <w:rsid w:val="00DE6742"/>
    <w:rsid w:val="00DF399E"/>
    <w:rsid w:val="00E00F4E"/>
    <w:rsid w:val="00E07B70"/>
    <w:rsid w:val="00E07DB0"/>
    <w:rsid w:val="00E10C32"/>
    <w:rsid w:val="00E36880"/>
    <w:rsid w:val="00E43D8E"/>
    <w:rsid w:val="00E564ED"/>
    <w:rsid w:val="00E57A5D"/>
    <w:rsid w:val="00E63097"/>
    <w:rsid w:val="00E657BF"/>
    <w:rsid w:val="00E72F7E"/>
    <w:rsid w:val="00E73E5B"/>
    <w:rsid w:val="00E823AB"/>
    <w:rsid w:val="00E85DFE"/>
    <w:rsid w:val="00E86FFF"/>
    <w:rsid w:val="00E93E03"/>
    <w:rsid w:val="00EA1698"/>
    <w:rsid w:val="00EA2A3B"/>
    <w:rsid w:val="00EB2873"/>
    <w:rsid w:val="00EC0844"/>
    <w:rsid w:val="00EC1DF4"/>
    <w:rsid w:val="00EC1F33"/>
    <w:rsid w:val="00EC2141"/>
    <w:rsid w:val="00EC6944"/>
    <w:rsid w:val="00ED13B7"/>
    <w:rsid w:val="00EE0C45"/>
    <w:rsid w:val="00F01C4C"/>
    <w:rsid w:val="00F06221"/>
    <w:rsid w:val="00F07124"/>
    <w:rsid w:val="00F07B53"/>
    <w:rsid w:val="00F12C52"/>
    <w:rsid w:val="00F13554"/>
    <w:rsid w:val="00F17336"/>
    <w:rsid w:val="00F22DFC"/>
    <w:rsid w:val="00F307A4"/>
    <w:rsid w:val="00F34943"/>
    <w:rsid w:val="00F3602A"/>
    <w:rsid w:val="00F403DB"/>
    <w:rsid w:val="00F5208D"/>
    <w:rsid w:val="00F648ED"/>
    <w:rsid w:val="00F660A1"/>
    <w:rsid w:val="00F72A23"/>
    <w:rsid w:val="00F73A4B"/>
    <w:rsid w:val="00F92A07"/>
    <w:rsid w:val="00F9377F"/>
    <w:rsid w:val="00FA12AE"/>
    <w:rsid w:val="00FA2D98"/>
    <w:rsid w:val="00FA5FB0"/>
    <w:rsid w:val="00FA68EF"/>
    <w:rsid w:val="00FA7C69"/>
    <w:rsid w:val="00FB36B8"/>
    <w:rsid w:val="00FB77AB"/>
    <w:rsid w:val="00FC059E"/>
    <w:rsid w:val="00FD0BA1"/>
    <w:rsid w:val="00FD5993"/>
    <w:rsid w:val="00FD7B90"/>
    <w:rsid w:val="00FE0460"/>
    <w:rsid w:val="00FE4090"/>
    <w:rsid w:val="00FE69F4"/>
    <w:rsid w:val="00FF5466"/>
    <w:rsid w:val="00FF6C26"/>
    <w:rsid w:val="00FF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31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70E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E4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40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224</TotalTime>
  <Pages>1</Pages>
  <Words>183</Words>
  <Characters>1048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Дементьева Ольга Юрьевна</dc:creator>
  <cp:keywords/>
  <dc:description/>
  <cp:lastModifiedBy>User</cp:lastModifiedBy>
  <cp:revision>4</cp:revision>
  <cp:lastPrinted>2016-10-26T08:37:00Z</cp:lastPrinted>
  <dcterms:created xsi:type="dcterms:W3CDTF">2016-10-26T03:53:00Z</dcterms:created>
  <dcterms:modified xsi:type="dcterms:W3CDTF">2016-11-30T08:48:00Z</dcterms:modified>
</cp:coreProperties>
</file>